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B891" w14:textId="141716DA" w:rsidR="008F22A5" w:rsidRPr="0072107A" w:rsidRDefault="00193115" w:rsidP="0072107A">
      <w:pPr>
        <w:pStyle w:val="Title"/>
      </w:pPr>
      <w:r w:rsidRPr="0072107A">
        <w:t xml:space="preserve">Attachment </w:t>
      </w:r>
      <w:r w:rsidR="003F2C25">
        <w:t>2</w:t>
      </w:r>
      <w:r w:rsidR="003B2AE7">
        <w:t xml:space="preserve"> </w:t>
      </w:r>
      <w:r w:rsidR="003F2C25">
        <w:t>–</w:t>
      </w:r>
      <w:r w:rsidR="004C652A">
        <w:t xml:space="preserve"> </w:t>
      </w:r>
      <w:r w:rsidR="003F2C25">
        <w:t>DCP 4</w:t>
      </w:r>
      <w:r w:rsidR="00695789">
        <w:t>6</w:t>
      </w:r>
      <w:r w:rsidR="00BB5CA9">
        <w:t>2</w:t>
      </w:r>
      <w:r w:rsidR="003F2C25">
        <w:t xml:space="preserve"> </w:t>
      </w:r>
      <w:r w:rsidR="003B2AE7">
        <w:t>Voting</w:t>
      </w:r>
      <w:r w:rsidR="003F2C25">
        <w:t xml:space="preserve"> Response</w:t>
      </w:r>
      <w:r w:rsidR="003B2AE7">
        <w:t xml:space="preserve">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8F1DC7" w:rsidRPr="00973740" w14:paraId="104B1E77" w14:textId="77777777" w:rsidTr="00DA5999">
        <w:trPr>
          <w:trHeight w:val="227"/>
        </w:trPr>
        <w:tc>
          <w:tcPr>
            <w:tcW w:w="2192" w:type="pct"/>
          </w:tcPr>
          <w:p w14:paraId="6F8B310E" w14:textId="77777777" w:rsidR="008F1DC7" w:rsidRPr="000507AE" w:rsidRDefault="008F1DC7" w:rsidP="008F1DC7">
            <w:r w:rsidRPr="000507AE">
              <w:t>CP number:</w:t>
            </w:r>
          </w:p>
        </w:tc>
        <w:tc>
          <w:tcPr>
            <w:tcW w:w="2808" w:type="pct"/>
          </w:tcPr>
          <w:p w14:paraId="49E5CF36" w14:textId="35C7B065" w:rsidR="008F1DC7" w:rsidRPr="000507AE" w:rsidRDefault="008F1DC7" w:rsidP="008F1DC7">
            <w:r w:rsidRPr="000507AE">
              <w:t>DCP 4</w:t>
            </w:r>
            <w:r w:rsidR="00695789">
              <w:t>6</w:t>
            </w:r>
            <w:r w:rsidR="00DD7773">
              <w:t>2</w:t>
            </w:r>
          </w:p>
        </w:tc>
      </w:tr>
      <w:tr w:rsidR="008F1DC7" w:rsidRPr="00973740" w14:paraId="5CB649AA" w14:textId="77777777" w:rsidTr="00DA5999">
        <w:trPr>
          <w:trHeight w:val="227"/>
        </w:trPr>
        <w:tc>
          <w:tcPr>
            <w:tcW w:w="2192" w:type="pct"/>
          </w:tcPr>
          <w:p w14:paraId="2CDC7886" w14:textId="77777777" w:rsidR="008F1DC7" w:rsidRPr="000507AE" w:rsidRDefault="008F1DC7" w:rsidP="008F1DC7">
            <w:r w:rsidRPr="000507AE">
              <w:t>CP Title:</w:t>
            </w:r>
          </w:p>
        </w:tc>
        <w:tc>
          <w:tcPr>
            <w:tcW w:w="2808" w:type="pct"/>
          </w:tcPr>
          <w:p w14:paraId="2108767C" w14:textId="77B87F8F" w:rsidR="008F1DC7" w:rsidRPr="000507AE" w:rsidRDefault="005E0C68" w:rsidP="004A4214">
            <w:r w:rsidRPr="005E0C68">
              <w:t>Impact of MHHS on certain DCUSA owned flows</w:t>
            </w:r>
          </w:p>
        </w:tc>
      </w:tr>
      <w:tr w:rsidR="008F1DC7" w:rsidRPr="00973740" w14:paraId="07159B52" w14:textId="77777777" w:rsidTr="00DA5999">
        <w:trPr>
          <w:trHeight w:val="227"/>
        </w:trPr>
        <w:tc>
          <w:tcPr>
            <w:tcW w:w="2192" w:type="pct"/>
          </w:tcPr>
          <w:p w14:paraId="5834D7B2" w14:textId="77777777" w:rsidR="008F1DC7" w:rsidRPr="000507AE" w:rsidRDefault="008F1DC7" w:rsidP="008F1DC7">
            <w:r w:rsidRPr="000507AE">
              <w:t>Parties Impacted:</w:t>
            </w:r>
          </w:p>
        </w:tc>
        <w:tc>
          <w:tcPr>
            <w:tcW w:w="2808" w:type="pct"/>
          </w:tcPr>
          <w:p w14:paraId="7E43B8CD" w14:textId="573CCAA6" w:rsidR="008F1DC7" w:rsidRPr="000507AE" w:rsidRDefault="008928DE" w:rsidP="008F1DC7">
            <w:r w:rsidRPr="00B5709D">
              <w:t>DNOs</w:t>
            </w:r>
            <w:r w:rsidR="00B5709D" w:rsidRPr="00B5709D">
              <w:t xml:space="preserve"> </w:t>
            </w:r>
            <w:r w:rsidRPr="00B5709D">
              <w:t>/</w:t>
            </w:r>
            <w:r w:rsidR="00B5709D" w:rsidRPr="00B5709D">
              <w:t xml:space="preserve"> </w:t>
            </w:r>
            <w:r w:rsidRPr="00B5709D">
              <w:t>IDNOs</w:t>
            </w:r>
            <w:r w:rsidR="001E6998">
              <w:t xml:space="preserve"> / Suppliers</w:t>
            </w:r>
          </w:p>
        </w:tc>
      </w:tr>
      <w:tr w:rsidR="008F1DC7" w:rsidRPr="00973740" w14:paraId="6FD21DA9" w14:textId="77777777" w:rsidTr="00DA5999">
        <w:trPr>
          <w:trHeight w:val="227"/>
        </w:trPr>
        <w:tc>
          <w:tcPr>
            <w:tcW w:w="2192" w:type="pct"/>
          </w:tcPr>
          <w:p w14:paraId="62F43C3A" w14:textId="77777777" w:rsidR="008F1DC7" w:rsidRPr="000507AE" w:rsidRDefault="008F1DC7" w:rsidP="008F1DC7">
            <w:r w:rsidRPr="000507AE">
              <w:t>Part 1 / Part 2 Matter:</w:t>
            </w:r>
          </w:p>
        </w:tc>
        <w:tc>
          <w:tcPr>
            <w:tcW w:w="2808" w:type="pct"/>
          </w:tcPr>
          <w:p w14:paraId="4EB77A0D" w14:textId="5CC38555" w:rsidR="008F1DC7" w:rsidRPr="000507AE" w:rsidRDefault="008F1DC7" w:rsidP="000507AE">
            <w:pPr>
              <w:pStyle w:val="TOC1"/>
              <w:spacing w:after="80"/>
            </w:pPr>
            <w:r w:rsidRPr="000507AE">
              <w:t xml:space="preserve">Part </w:t>
            </w:r>
            <w:r w:rsidR="00D62798">
              <w:t>1</w:t>
            </w:r>
            <w:r w:rsidRPr="000507AE">
              <w:t xml:space="preserve"> Matter</w:t>
            </w:r>
          </w:p>
        </w:tc>
      </w:tr>
      <w:tr w:rsidR="008F1DC7" w:rsidRPr="00973740" w14:paraId="764A51CB" w14:textId="77777777" w:rsidTr="00DA5999">
        <w:trPr>
          <w:trHeight w:val="227"/>
        </w:trPr>
        <w:tc>
          <w:tcPr>
            <w:tcW w:w="2192" w:type="pct"/>
          </w:tcPr>
          <w:p w14:paraId="6AC8CD89" w14:textId="77777777" w:rsidR="008F1DC7" w:rsidRPr="000507AE" w:rsidRDefault="008F1DC7" w:rsidP="008F1DC7">
            <w:r w:rsidRPr="000507AE">
              <w:t>Implementation Date:</w:t>
            </w:r>
          </w:p>
        </w:tc>
        <w:tc>
          <w:tcPr>
            <w:tcW w:w="2808" w:type="pct"/>
          </w:tcPr>
          <w:p w14:paraId="3481E566" w14:textId="1233DB32" w:rsidR="008F1DC7" w:rsidRPr="000507AE" w:rsidRDefault="00D62798" w:rsidP="008F1DC7">
            <w:r>
              <w:t>22 October</w:t>
            </w:r>
            <w:r w:rsidR="00D4546B">
              <w:t xml:space="preserve"> </w:t>
            </w:r>
            <w:r w:rsidR="00973ACF">
              <w:t>2025</w:t>
            </w:r>
          </w:p>
        </w:tc>
      </w:tr>
      <w:tr w:rsidR="008F1DC7" w:rsidRPr="00973740" w14:paraId="3C97C123" w14:textId="77777777" w:rsidTr="00DA5999">
        <w:trPr>
          <w:trHeight w:val="227"/>
        </w:trPr>
        <w:tc>
          <w:tcPr>
            <w:tcW w:w="2192" w:type="pct"/>
          </w:tcPr>
          <w:p w14:paraId="1C30CD7D" w14:textId="77777777" w:rsidR="008F1DC7" w:rsidRPr="000507AE" w:rsidRDefault="008F1DC7" w:rsidP="008F1DC7">
            <w:r w:rsidRPr="000507AE">
              <w:t>Voting End Date:</w:t>
            </w:r>
          </w:p>
        </w:tc>
        <w:tc>
          <w:tcPr>
            <w:tcW w:w="2808" w:type="pct"/>
          </w:tcPr>
          <w:p w14:paraId="1747E7E4" w14:textId="0B8958CA" w:rsidR="008F1DC7" w:rsidRPr="000507AE" w:rsidRDefault="00454C8E" w:rsidP="008F1DC7">
            <w:r>
              <w:t>25 September</w:t>
            </w:r>
            <w:r w:rsidR="00DB41B0">
              <w:t xml:space="preserve"> 2025</w:t>
            </w:r>
            <w:r w:rsidR="00DB41B0" w:rsidRPr="000507AE">
              <w:t xml:space="preserve"> </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572402832"/>
            <w:placeholder>
              <w:docPart w:val="3C3F77412FA5471DB49302ED6EC3D194"/>
            </w:placeholder>
            <w:showingPlcHdr/>
            <w:text/>
          </w:sdtPr>
          <w:sdtContent>
            <w:tc>
              <w:tcPr>
                <w:tcW w:w="2808" w:type="pct"/>
              </w:tcPr>
              <w:p w14:paraId="3B301D6A" w14:textId="696A6AD4"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SIP" w:value="SIP"/>
            </w:dropDownList>
          </w:sdtPr>
          <w:sdtContent>
            <w:tc>
              <w:tcPr>
                <w:tcW w:w="2808" w:type="pct"/>
              </w:tcPr>
              <w:p w14:paraId="1830C069" w14:textId="14922D0D" w:rsidR="00B23399" w:rsidRPr="008A35FA" w:rsidRDefault="00226B9B"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1838222623"/>
            <w:placeholder>
              <w:docPart w:val="0C82B18614FE459ABECAEC066C303BF5"/>
            </w:placeholder>
            <w:showingPlcHdr/>
            <w:text/>
          </w:sdtPr>
          <w:sdtContent>
            <w:tc>
              <w:tcPr>
                <w:tcW w:w="2808" w:type="pct"/>
              </w:tcPr>
              <w:p w14:paraId="531238F3" w14:textId="06F6333D"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Content>
            <w:tc>
              <w:tcPr>
                <w:tcW w:w="2808" w:type="pct"/>
              </w:tcPr>
              <w:p w14:paraId="4948A3B3"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Content>
            <w:tc>
              <w:tcPr>
                <w:tcW w:w="2808" w:type="pct"/>
              </w:tcPr>
              <w:p w14:paraId="3B52C86A"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Content>
            <w:tc>
              <w:tcPr>
                <w:tcW w:w="2808" w:type="pct"/>
              </w:tcPr>
              <w:p w14:paraId="7C22085E"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Content>
            <w:tc>
              <w:tcPr>
                <w:tcW w:w="2808" w:type="pct"/>
              </w:tcPr>
              <w:p w14:paraId="0A86C50D"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text/>
          </w:sdtPr>
          <w:sdtContent>
            <w:tc>
              <w:tcPr>
                <w:tcW w:w="2808" w:type="pct"/>
              </w:tcPr>
              <w:p w14:paraId="04F65572" w14:textId="713C721B" w:rsidR="00B23399" w:rsidRPr="008A35FA" w:rsidRDefault="00226B9B" w:rsidP="00DA5999">
                <w:pPr>
                  <w:rPr>
                    <w:color w:val="A6A6A6" w:themeColor="background1" w:themeShade="A6"/>
                  </w:rPr>
                </w:pPr>
                <w:r w:rsidRPr="00C737B0">
                  <w:rPr>
                    <w:color w:val="A6A6A6" w:themeColor="background1" w:themeShade="A6"/>
                  </w:rPr>
                  <w:t>Click here to enter text.</w:t>
                </w:r>
              </w:p>
            </w:tc>
          </w:sdtContent>
        </w:sdt>
      </w:tr>
    </w:tbl>
    <w:p w14:paraId="0C0B9653" w14:textId="77777777" w:rsidR="00B23399"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8C0FB2" w:rsidRPr="00DA5999" w14:paraId="3C62AA4C" w14:textId="77777777" w:rsidTr="003E4661">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69820765" w14:textId="77777777" w:rsidR="008C0FB2" w:rsidRPr="00DA5999" w:rsidRDefault="008C0FB2" w:rsidP="003E4661">
            <w:pPr>
              <w:pStyle w:val="ColumnHeading"/>
            </w:pPr>
            <w:r w:rsidRPr="00973740">
              <w:t>Response</w:t>
            </w:r>
          </w:p>
        </w:tc>
      </w:tr>
      <w:tr w:rsidR="008C0FB2" w:rsidRPr="008A35FA" w14:paraId="0D657F58" w14:textId="77777777" w:rsidTr="003E4661">
        <w:tc>
          <w:tcPr>
            <w:tcW w:w="2195" w:type="pct"/>
          </w:tcPr>
          <w:p w14:paraId="302C0212" w14:textId="77777777" w:rsidR="008C0FB2" w:rsidRPr="00973740" w:rsidRDefault="008C0FB2" w:rsidP="003E4661">
            <w:r w:rsidRPr="00973740">
              <w:t>Proposed solution:</w:t>
            </w:r>
          </w:p>
        </w:tc>
        <w:sdt>
          <w:sdtPr>
            <w:rPr>
              <w:color w:val="A6A6A6" w:themeColor="background1" w:themeShade="A6"/>
            </w:rPr>
            <w:alias w:val="Proposed Solution"/>
            <w:tag w:val="proposed_solution"/>
            <w:id w:val="-1730296221"/>
            <w:placeholder>
              <w:docPart w:val="2CFA2F6FFE734882AB8D706900F7BFE1"/>
            </w:placeholder>
            <w:showingPlcHdr/>
            <w:dropDownList>
              <w:listItem w:value="Choose an item."/>
              <w:listItem w:displayText="Accept" w:value="Accept"/>
              <w:listItem w:displayText="Reject" w:value="Reject"/>
            </w:dropDownList>
          </w:sdtPr>
          <w:sdtContent>
            <w:tc>
              <w:tcPr>
                <w:tcW w:w="2805" w:type="pct"/>
              </w:tcPr>
              <w:p w14:paraId="23584BED" w14:textId="77777777" w:rsidR="008C0FB2" w:rsidRPr="008A35FA" w:rsidRDefault="008C0FB2" w:rsidP="003E4661">
                <w:pPr>
                  <w:rPr>
                    <w:color w:val="A6A6A6" w:themeColor="background1" w:themeShade="A6"/>
                  </w:rPr>
                </w:pPr>
                <w:r w:rsidRPr="005D19FB">
                  <w:rPr>
                    <w:rStyle w:val="PlaceholderText"/>
                  </w:rPr>
                  <w:t>Choose an item.</w:t>
                </w:r>
              </w:p>
            </w:tc>
          </w:sdtContent>
        </w:sdt>
      </w:tr>
      <w:tr w:rsidR="008C0FB2" w:rsidRPr="008A35FA" w14:paraId="7ED50C31" w14:textId="77777777" w:rsidTr="003E4661">
        <w:tc>
          <w:tcPr>
            <w:tcW w:w="2195" w:type="pct"/>
            <w:tcBorders>
              <w:bottom w:val="single" w:sz="4" w:space="0" w:color="auto"/>
            </w:tcBorders>
          </w:tcPr>
          <w:p w14:paraId="09D307F2" w14:textId="77777777" w:rsidR="008C0FB2" w:rsidRPr="00973740" w:rsidRDefault="008C0FB2" w:rsidP="003E4661">
            <w:r w:rsidRPr="00973740">
              <w:t>Implementation date:</w:t>
            </w:r>
          </w:p>
        </w:tc>
        <w:sdt>
          <w:sdtPr>
            <w:rPr>
              <w:color w:val="A6A6A6" w:themeColor="background1" w:themeShade="A6"/>
            </w:rPr>
            <w:alias w:val="Implementation Date"/>
            <w:tag w:val="implementation_date"/>
            <w:id w:val="-1016541940"/>
            <w:placeholder>
              <w:docPart w:val="20CF3EF7123340FEA021FA84F28DF81F"/>
            </w:placeholder>
            <w:showingPlcHdr/>
            <w:dropDownList>
              <w:listItem w:value="Choose an item."/>
              <w:listItem w:displayText="Accept" w:value="Accept"/>
              <w:listItem w:displayText="Reject" w:value="Reject"/>
            </w:dropDownList>
          </w:sdtPr>
          <w:sdtContent>
            <w:tc>
              <w:tcPr>
                <w:tcW w:w="2805" w:type="pct"/>
                <w:tcBorders>
                  <w:bottom w:val="single" w:sz="4" w:space="0" w:color="auto"/>
                </w:tcBorders>
              </w:tcPr>
              <w:p w14:paraId="7FE4927F" w14:textId="77777777" w:rsidR="008C0FB2" w:rsidRPr="008A35FA" w:rsidRDefault="008C0FB2" w:rsidP="003E4661">
                <w:pPr>
                  <w:rPr>
                    <w:color w:val="A6A6A6" w:themeColor="background1" w:themeShade="A6"/>
                  </w:rPr>
                </w:pPr>
                <w:r w:rsidRPr="005D19FB">
                  <w:rPr>
                    <w:rStyle w:val="PlaceholderText"/>
                  </w:rPr>
                  <w:t>Choose an item.</w:t>
                </w:r>
              </w:p>
            </w:tc>
          </w:sdtContent>
        </w:sdt>
      </w:tr>
      <w:tr w:rsidR="003F2C25" w:rsidRPr="00226B9B" w14:paraId="5837286F" w14:textId="77777777" w:rsidTr="003E4661">
        <w:tc>
          <w:tcPr>
            <w:tcW w:w="2195" w:type="pct"/>
          </w:tcPr>
          <w:p w14:paraId="4E41AFF5" w14:textId="7B1F13DF" w:rsidR="003F2C25" w:rsidRPr="00973740" w:rsidRDefault="003F2C25" w:rsidP="003F2C25">
            <w:r>
              <w:rPr>
                <w:lang w:val="id-ID"/>
              </w:rPr>
              <w:t xml:space="preserve">Please advise which DCUSA Objective(s) are better facilitated by this change and provide the reason why the objective(s) are better facilitated? </w:t>
            </w:r>
            <w:r>
              <w:rPr>
                <w:i/>
                <w:lang w:val="id-ID"/>
              </w:rPr>
              <w:t>(see the table below for details of the DCUSA Objectives)</w:t>
            </w:r>
          </w:p>
        </w:tc>
        <w:sdt>
          <w:sdtPr>
            <w:rPr>
              <w:color w:val="A6A6A6" w:themeColor="background1" w:themeShade="A6"/>
            </w:rPr>
            <w:alias w:val="Response Details"/>
            <w:tag w:val="response_details"/>
            <w:id w:val="1442806310"/>
            <w:placeholder>
              <w:docPart w:val="464606443F324A3FA8A1772501272656"/>
            </w:placeholder>
            <w:showingPlcHdr/>
          </w:sdtPr>
          <w:sdtContent>
            <w:tc>
              <w:tcPr>
                <w:tcW w:w="2805" w:type="pct"/>
              </w:tcPr>
              <w:p w14:paraId="49082318" w14:textId="7CEE8773" w:rsidR="003F2C25" w:rsidRPr="00226B9B" w:rsidRDefault="003F2C25" w:rsidP="003F2C25">
                <w:r w:rsidRPr="005D19FB">
                  <w:rPr>
                    <w:rStyle w:val="PlaceholderText"/>
                  </w:rPr>
                  <w:t>Click here to enter text.</w:t>
                </w:r>
              </w:p>
            </w:tc>
          </w:sdtContent>
        </w:sdt>
      </w:tr>
      <w:tr w:rsidR="003F2C25" w:rsidRPr="00226B9B" w14:paraId="6C2B6691" w14:textId="77777777" w:rsidTr="003E4661">
        <w:tc>
          <w:tcPr>
            <w:tcW w:w="2195" w:type="pct"/>
          </w:tcPr>
          <w:p w14:paraId="0142D4FA" w14:textId="53EBE377" w:rsidR="003F2C25" w:rsidRPr="00973740" w:rsidRDefault="003F2C25" w:rsidP="003F2C25">
            <w:r>
              <w:rPr>
                <w:lang w:val="id-ID"/>
              </w:rPr>
              <w:t>Any Other Comments</w:t>
            </w:r>
            <w:r>
              <w:rPr>
                <w:rStyle w:val="FootnoteReference"/>
                <w:lang w:val="id-ID"/>
              </w:rPr>
              <w:footnoteReference w:id="2"/>
            </w:r>
            <w:r>
              <w:rPr>
                <w:lang w:val="id-ID"/>
              </w:rPr>
              <w:t xml:space="preserve"> </w:t>
            </w:r>
            <w:r>
              <w:rPr>
                <w:i/>
                <w:lang w:val="id-ID"/>
              </w:rPr>
              <w:t>(optional)</w:t>
            </w:r>
          </w:p>
        </w:tc>
        <w:sdt>
          <w:sdtPr>
            <w:rPr>
              <w:color w:val="A6A6A6" w:themeColor="background1" w:themeShade="A6"/>
            </w:rPr>
            <w:alias w:val="Other Comments"/>
            <w:tag w:val="other_comments"/>
            <w:id w:val="163441968"/>
            <w:placeholder>
              <w:docPart w:val="D3C2700664A34D97855A81562784AA63"/>
            </w:placeholder>
            <w:showingPlcHdr/>
          </w:sdtPr>
          <w:sdtContent>
            <w:tc>
              <w:tcPr>
                <w:tcW w:w="2805" w:type="pct"/>
              </w:tcPr>
              <w:p w14:paraId="7BF11E7C" w14:textId="75480AAE" w:rsidR="003F2C25" w:rsidRDefault="003F2C25" w:rsidP="003F2C25">
                <w:pPr>
                  <w:rPr>
                    <w:color w:val="A6A6A6" w:themeColor="background1" w:themeShade="A6"/>
                  </w:rPr>
                </w:pPr>
                <w:r w:rsidRPr="005D19FB">
                  <w:rPr>
                    <w:rStyle w:val="PlaceholderText"/>
                  </w:rPr>
                  <w:t>Click here to enter text.</w:t>
                </w:r>
              </w:p>
            </w:tc>
          </w:sdtContent>
        </w:sdt>
      </w:tr>
    </w:tbl>
    <w:p w14:paraId="072675CE" w14:textId="77777777" w:rsidR="008C0FB2" w:rsidRPr="00973740" w:rsidRDefault="008C0FB2" w:rsidP="0072107A">
      <w:pPr>
        <w:pStyle w:val="BodyTextNoSpacing"/>
      </w:pPr>
    </w:p>
    <w:p w14:paraId="3D6A849C"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8928DE" w:rsidRPr="00973740" w14:paraId="1D17068B" w14:textId="77777777" w:rsidTr="00F06286">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40D095FE" w14:textId="77777777" w:rsidR="008928DE" w:rsidRPr="00A94393" w:rsidRDefault="008928DE" w:rsidP="00F06286">
            <w:pPr>
              <w:pStyle w:val="ColumnHeading"/>
            </w:pPr>
            <w:r w:rsidRPr="00A94393">
              <w:t>DCUSA Objectives</w:t>
            </w:r>
          </w:p>
        </w:tc>
      </w:tr>
      <w:tr w:rsidR="008928DE" w:rsidRPr="00973740" w14:paraId="2A05D57A" w14:textId="77777777" w:rsidTr="00F06286">
        <w:tc>
          <w:tcPr>
            <w:tcW w:w="5000" w:type="pct"/>
            <w:tcBorders>
              <w:bottom w:val="single" w:sz="4" w:space="0" w:color="auto"/>
            </w:tcBorders>
            <w:shd w:val="clear" w:color="auto" w:fill="D9D9D9" w:themeFill="background1" w:themeFillShade="D9"/>
          </w:tcPr>
          <w:p w14:paraId="1762D119" w14:textId="77777777" w:rsidR="008928DE" w:rsidRPr="0072107A" w:rsidRDefault="008928DE" w:rsidP="00F06286">
            <w:pPr>
              <w:pStyle w:val="ObjectivesHeading"/>
            </w:pPr>
            <w:r w:rsidRPr="0072107A">
              <w:t>DCUSA General Objectives</w:t>
            </w:r>
          </w:p>
          <w:p w14:paraId="44FC7450" w14:textId="77777777" w:rsidR="008928DE" w:rsidRPr="004D3204" w:rsidRDefault="008928DE" w:rsidP="00F06286">
            <w:pPr>
              <w:pStyle w:val="ListNumber"/>
              <w:numPr>
                <w:ilvl w:val="0"/>
                <w:numId w:val="17"/>
              </w:numPr>
            </w:pPr>
            <w:r w:rsidRPr="004D3204">
              <w:t>The development, maintenance and operation by each of the DNO Parties and IDNO Parties of an efficient, co-ordinated, and economical Distribution System.</w:t>
            </w:r>
          </w:p>
          <w:p w14:paraId="2406FECD" w14:textId="77777777" w:rsidR="008928DE" w:rsidRPr="004D3204" w:rsidRDefault="008928DE" w:rsidP="00F06286">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3B69BADE" w14:textId="77777777" w:rsidR="008928DE" w:rsidRPr="004D3204" w:rsidRDefault="008928DE" w:rsidP="00F06286">
            <w:pPr>
              <w:pStyle w:val="ListNumber"/>
              <w:numPr>
                <w:ilvl w:val="0"/>
                <w:numId w:val="17"/>
              </w:numPr>
            </w:pPr>
            <w:r w:rsidRPr="004D3204">
              <w:t>The efficient discharge by each of the DNO Parties and IDNO Parties of the obligations imposed upon them by their Distribution Licences.</w:t>
            </w:r>
          </w:p>
          <w:p w14:paraId="6232998F" w14:textId="77777777" w:rsidR="008928DE" w:rsidRPr="004D3204" w:rsidRDefault="008928DE" w:rsidP="00F06286">
            <w:pPr>
              <w:pStyle w:val="ListNumber"/>
              <w:numPr>
                <w:ilvl w:val="0"/>
                <w:numId w:val="17"/>
              </w:numPr>
            </w:pPr>
            <w:r w:rsidRPr="004D3204">
              <w:t>The promotion of efficiency in the implementation and administration of this Agreement and the arrangements under it.</w:t>
            </w:r>
          </w:p>
          <w:p w14:paraId="4A39E4A8" w14:textId="77777777" w:rsidR="008928DE" w:rsidRPr="00973740" w:rsidRDefault="008928DE" w:rsidP="00F06286">
            <w:pPr>
              <w:pStyle w:val="ListNumber"/>
              <w:numPr>
                <w:ilvl w:val="0"/>
                <w:numId w:val="17"/>
              </w:numPr>
            </w:pPr>
            <w:r w:rsidRPr="004D3204">
              <w:t>Compliance with the Regulation on Cross-Border Exchange in Electricity and any relevant legally binding decisions of the European Commission and/or the Agency for the Co-operation of Energy Regulators.</w:t>
            </w:r>
          </w:p>
        </w:tc>
      </w:tr>
    </w:tbl>
    <w:p w14:paraId="18279DB8" w14:textId="6ACD521C" w:rsidR="005F26DE" w:rsidRDefault="005F26DE" w:rsidP="0072107A"/>
    <w:p w14:paraId="7495B8AD" w14:textId="77777777" w:rsidR="003F2C25" w:rsidRPr="00973740" w:rsidRDefault="003F2C25" w:rsidP="0072107A"/>
    <w:sectPr w:rsidR="003F2C25" w:rsidRPr="00973740" w:rsidSect="003F2C25">
      <w:headerReference w:type="default" r:id="rId11"/>
      <w:footerReference w:type="default" r:id="rId12"/>
      <w:headerReference w:type="first" r:id="rId13"/>
      <w:footerReference w:type="first" r:id="rId14"/>
      <w:endnotePr>
        <w:numFmt w:val="decimal"/>
      </w:endnotePr>
      <w:pgSz w:w="11907" w:h="16840" w:code="9"/>
      <w:pgMar w:top="1985" w:right="1418" w:bottom="1418" w:left="1418" w:header="113"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1031F" w14:textId="77777777" w:rsidR="00DD2330" w:rsidRDefault="00DD2330" w:rsidP="0072107A">
      <w:r>
        <w:separator/>
      </w:r>
    </w:p>
  </w:endnote>
  <w:endnote w:type="continuationSeparator" w:id="0">
    <w:p w14:paraId="74AE0FD0" w14:textId="77777777" w:rsidR="00DD2330" w:rsidRDefault="00DD2330"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2A7CD904" w:rsidR="00FD00A2" w:rsidRPr="003F2C25" w:rsidRDefault="007C05B7" w:rsidP="003F2C25">
    <w:pPr>
      <w:pStyle w:val="Footer"/>
    </w:pPr>
    <w:r>
      <w:t>1</w:t>
    </w:r>
    <w:r w:rsidR="00853BCA">
      <w:t>8 September</w:t>
    </w:r>
    <w:r w:rsidR="003F2C25">
      <w:t xml:space="preserve"> 2025</w:t>
    </w:r>
    <w:r w:rsidR="003F2C25" w:rsidRPr="00973740">
      <w:tab/>
      <w:t xml:space="preserve">Page </w:t>
    </w:r>
    <w:r w:rsidR="003F2C25" w:rsidRPr="00973740">
      <w:fldChar w:fldCharType="begin"/>
    </w:r>
    <w:r w:rsidR="003F2C25" w:rsidRPr="00973740">
      <w:instrText xml:space="preserve"> page </w:instrText>
    </w:r>
    <w:r w:rsidR="003F2C25" w:rsidRPr="00973740">
      <w:fldChar w:fldCharType="separate"/>
    </w:r>
    <w:r w:rsidR="003F2C25">
      <w:t>1</w:t>
    </w:r>
    <w:r w:rsidR="003F2C25" w:rsidRPr="00973740">
      <w:fldChar w:fldCharType="end"/>
    </w:r>
    <w:r w:rsidR="003F2C25" w:rsidRPr="00973740">
      <w:t xml:space="preserve"> of </w:t>
    </w:r>
    <w:r w:rsidR="003F2C25" w:rsidRPr="00973740">
      <w:fldChar w:fldCharType="begin"/>
    </w:r>
    <w:r w:rsidR="003F2C25" w:rsidRPr="00973740">
      <w:instrText xml:space="preserve"> numpages </w:instrText>
    </w:r>
    <w:r w:rsidR="003F2C25" w:rsidRPr="00973740">
      <w:fldChar w:fldCharType="separate"/>
    </w:r>
    <w:r w:rsidR="003F2C25">
      <w:t>2</w:t>
    </w:r>
    <w:r w:rsidR="003F2C25" w:rsidRPr="00973740">
      <w:fldChar w:fldCharType="end"/>
    </w:r>
    <w:r w:rsidR="003F2C25" w:rsidRPr="00973740">
      <w:tab/>
    </w:r>
    <w:r w:rsidR="003F2C25" w:rsidRPr="00973740">
      <w:fldChar w:fldCharType="begin"/>
    </w:r>
    <w:r w:rsidR="003F2C25" w:rsidRPr="00973740">
      <w:instrText xml:space="preserve"> docproperty version </w:instrText>
    </w:r>
    <w:r w:rsidR="003F2C25" w:rsidRPr="00973740">
      <w:fldChar w:fldCharType="separate"/>
    </w:r>
    <w:r w:rsidR="003F2C25">
      <w:t>Version 1.0</w:t>
    </w:r>
    <w:r w:rsidR="003F2C25"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22EB9F61" w:rsidR="008A35FA" w:rsidRDefault="003F2C25">
    <w:pPr>
      <w:pStyle w:val="Footer"/>
    </w:pPr>
    <w:r>
      <w:t>25 March 2025</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B2B83" w14:textId="77777777" w:rsidR="00DD2330" w:rsidRDefault="00DD2330" w:rsidP="0072107A">
      <w:r>
        <w:separator/>
      </w:r>
    </w:p>
  </w:footnote>
  <w:footnote w:type="continuationSeparator" w:id="0">
    <w:p w14:paraId="0E94464E" w14:textId="77777777" w:rsidR="00DD2330" w:rsidRDefault="00DD2330"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If you are a DNO Party please fill in one “Party Name” row for each of your Licence Areas. All other DCUSA Parties please complete only the “Party Name 1” row.</w:t>
      </w:r>
    </w:p>
  </w:footnote>
  <w:footnote w:id="2">
    <w:p w14:paraId="1B823C1A" w14:textId="77777777" w:rsidR="003F2C25" w:rsidRDefault="003F2C25">
      <w:pPr>
        <w:pStyle w:val="FootnoteText"/>
      </w:pPr>
      <w:r>
        <w:rPr>
          <w:rStyle w:val="FootnoteReference"/>
        </w:rPr>
        <w:footnoteRef/>
      </w:r>
      <w: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A7EEA" w14:textId="10DD1B38" w:rsidR="003F2C25" w:rsidRDefault="003F2C25" w:rsidP="003F2C25">
    <w:pPr>
      <w:pStyle w:val="Header"/>
    </w:pPr>
    <w:r w:rsidRPr="00973740">
      <w:t>DCUSA Change Report</w:t>
    </w:r>
    <w:r w:rsidRPr="00973740">
      <w:tab/>
      <w:t xml:space="preserve">DCP </w:t>
    </w:r>
    <w:r>
      <w:t>4</w:t>
    </w:r>
    <w:r w:rsidR="00695789">
      <w:t>6</w:t>
    </w:r>
    <w:r w:rsidR="00BB5CA9">
      <w:t>2</w:t>
    </w:r>
  </w:p>
  <w:p w14:paraId="7C911FCA" w14:textId="4E458F2F" w:rsidR="00176DC0" w:rsidRPr="00973740" w:rsidRDefault="003F2C25" w:rsidP="0072107A">
    <w:pPr>
      <w:pStyle w:val="Header"/>
    </w:pPr>
    <w:r w:rsidRPr="00A61E19">
      <w:rPr>
        <w:noProof/>
        <w:lang w:eastAsia="en-GB"/>
      </w:rPr>
      <w:drawing>
        <wp:anchor distT="0" distB="0" distL="114300" distR="114300" simplePos="0" relativeHeight="251660800" behindDoc="1" locked="0" layoutInCell="1" allowOverlap="1" wp14:anchorId="5D92CE2C" wp14:editId="0015ECAD">
          <wp:simplePos x="0" y="0"/>
          <wp:positionH relativeFrom="page">
            <wp:posOffset>821055</wp:posOffset>
          </wp:positionH>
          <wp:positionV relativeFrom="page">
            <wp:posOffset>-1905</wp:posOffset>
          </wp:positionV>
          <wp:extent cx="5925920" cy="1324754"/>
          <wp:effectExtent l="0" t="0" r="0" b="8890"/>
          <wp:wrapNone/>
          <wp:docPr id="1680979008" name="Picture 1680979008" descr="A green fabric with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84209" name="Picture 113084209" descr="A green fabric with a white background&#10;&#10;AI-generated content may be incorrec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25920" cy="132475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20482" w14:textId="79416A50" w:rsidR="001D313A" w:rsidRPr="00973740" w:rsidRDefault="00340116" w:rsidP="001D313A">
    <w:pPr>
      <w:pStyle w:val="Header"/>
    </w:pPr>
    <w:r w:rsidRPr="00A61E19">
      <w:rPr>
        <w:noProof/>
        <w:lang w:eastAsia="en-GB"/>
      </w:rPr>
      <w:drawing>
        <wp:anchor distT="0" distB="0" distL="114300" distR="114300" simplePos="0" relativeHeight="251658752" behindDoc="1" locked="0" layoutInCell="1" allowOverlap="1" wp14:anchorId="49A60EB5" wp14:editId="08AC1D95">
          <wp:simplePos x="0" y="0"/>
          <wp:positionH relativeFrom="margin">
            <wp:posOffset>-543560</wp:posOffset>
          </wp:positionH>
          <wp:positionV relativeFrom="page">
            <wp:posOffset>-1270</wp:posOffset>
          </wp:positionV>
          <wp:extent cx="6842760" cy="1529715"/>
          <wp:effectExtent l="0" t="0" r="0" b="0"/>
          <wp:wrapNone/>
          <wp:docPr id="2080886677" name="Picture 2080886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3F2C25" w:rsidRPr="00973740">
      <w:t>DCUSA Change Report</w:t>
    </w:r>
    <w:r w:rsidR="003F2C25" w:rsidRPr="00973740">
      <w:tab/>
      <w:t xml:space="preserve">DCP </w:t>
    </w:r>
    <w:r w:rsidR="003F2C25">
      <w:t>449</w:t>
    </w:r>
  </w:p>
  <w:p w14:paraId="5713EE3B" w14:textId="0E59F41F" w:rsidR="001D313A" w:rsidRDefault="001D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835F94"/>
    <w:multiLevelType w:val="hybridMultilevel"/>
    <w:tmpl w:val="91BEC34A"/>
    <w:lvl w:ilvl="0" w:tplc="877C2B06">
      <w:start w:val="1"/>
      <w:numFmt w:val="bullet"/>
      <w:lvlText w:val=""/>
      <w:lvlJc w:val="left"/>
      <w:pPr>
        <w:tabs>
          <w:tab w:val="num" w:pos="795"/>
        </w:tabs>
        <w:ind w:left="795" w:hanging="360"/>
      </w:pPr>
      <w:rPr>
        <w:rFonts w:ascii="Symbol" w:hAnsi="Symbol" w:hint="default"/>
        <w:color w:val="FFFFFF" w:themeColor="background1"/>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8"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72599714">
    <w:abstractNumId w:val="10"/>
  </w:num>
  <w:num w:numId="2" w16cid:durableId="2036880734">
    <w:abstractNumId w:val="5"/>
  </w:num>
  <w:num w:numId="3" w16cid:durableId="1834836141">
    <w:abstractNumId w:val="10"/>
  </w:num>
  <w:num w:numId="4" w16cid:durableId="1300264124">
    <w:abstractNumId w:val="3"/>
  </w:num>
  <w:num w:numId="5" w16cid:durableId="18432452">
    <w:abstractNumId w:val="10"/>
  </w:num>
  <w:num w:numId="6" w16cid:durableId="63264643">
    <w:abstractNumId w:val="2"/>
  </w:num>
  <w:num w:numId="7" w16cid:durableId="610358734">
    <w:abstractNumId w:val="10"/>
  </w:num>
  <w:num w:numId="8" w16cid:durableId="1840844986">
    <w:abstractNumId w:val="4"/>
  </w:num>
  <w:num w:numId="9" w16cid:durableId="894926606">
    <w:abstractNumId w:val="8"/>
  </w:num>
  <w:num w:numId="10" w16cid:durableId="1268611505">
    <w:abstractNumId w:val="1"/>
  </w:num>
  <w:num w:numId="11" w16cid:durableId="46759512">
    <w:abstractNumId w:val="8"/>
  </w:num>
  <w:num w:numId="12" w16cid:durableId="648092698">
    <w:abstractNumId w:val="0"/>
  </w:num>
  <w:num w:numId="13" w16cid:durableId="622074829">
    <w:abstractNumId w:val="8"/>
  </w:num>
  <w:num w:numId="14" w16cid:durableId="62027795">
    <w:abstractNumId w:val="9"/>
  </w:num>
  <w:num w:numId="15" w16cid:durableId="1089813554">
    <w:abstractNumId w:val="6"/>
  </w:num>
  <w:num w:numId="16" w16cid:durableId="5614024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2803442">
    <w:abstractNumId w:val="9"/>
    <w:lvlOverride w:ilvl="0">
      <w:lvl w:ilvl="0">
        <w:start w:val="1"/>
        <w:numFmt w:val="decimal"/>
        <w:pStyle w:val="ListNumber"/>
        <w:lvlText w:val="%1"/>
        <w:lvlJc w:val="left"/>
        <w:pPr>
          <w:tabs>
            <w:tab w:val="num" w:pos="567"/>
          </w:tabs>
          <w:ind w:left="567" w:hanging="567"/>
        </w:pPr>
        <w:rPr>
          <w:rFonts w:hint="default"/>
          <w:sz w:val="22"/>
          <w:szCs w:val="20"/>
        </w:rPr>
      </w:lvl>
    </w:lvlOverride>
  </w:num>
  <w:num w:numId="18" w16cid:durableId="816457167">
    <w:abstractNumId w:val="7"/>
  </w:num>
  <w:num w:numId="19" w16cid:durableId="17395977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507AE"/>
    <w:rsid w:val="00077D80"/>
    <w:rsid w:val="00087549"/>
    <w:rsid w:val="000C00F4"/>
    <w:rsid w:val="000E1DBD"/>
    <w:rsid w:val="000E2C31"/>
    <w:rsid w:val="00134AF7"/>
    <w:rsid w:val="00147AF0"/>
    <w:rsid w:val="00164657"/>
    <w:rsid w:val="00171886"/>
    <w:rsid w:val="00176DC0"/>
    <w:rsid w:val="00190980"/>
    <w:rsid w:val="00193115"/>
    <w:rsid w:val="001A242F"/>
    <w:rsid w:val="001C2A5F"/>
    <w:rsid w:val="001D313A"/>
    <w:rsid w:val="001D3D83"/>
    <w:rsid w:val="001E03C5"/>
    <w:rsid w:val="001E6998"/>
    <w:rsid w:val="001F256A"/>
    <w:rsid w:val="001F5567"/>
    <w:rsid w:val="00223DF1"/>
    <w:rsid w:val="00226B9B"/>
    <w:rsid w:val="0023069B"/>
    <w:rsid w:val="00260609"/>
    <w:rsid w:val="002B0513"/>
    <w:rsid w:val="002B61A0"/>
    <w:rsid w:val="002E12C0"/>
    <w:rsid w:val="002E3F4D"/>
    <w:rsid w:val="002F701F"/>
    <w:rsid w:val="0031153A"/>
    <w:rsid w:val="00340116"/>
    <w:rsid w:val="0034443A"/>
    <w:rsid w:val="00351D25"/>
    <w:rsid w:val="00383D59"/>
    <w:rsid w:val="003B2AE7"/>
    <w:rsid w:val="003E7223"/>
    <w:rsid w:val="003F2C25"/>
    <w:rsid w:val="0040580C"/>
    <w:rsid w:val="00410907"/>
    <w:rsid w:val="00411329"/>
    <w:rsid w:val="00414316"/>
    <w:rsid w:val="00454C8E"/>
    <w:rsid w:val="004572E2"/>
    <w:rsid w:val="00482C5D"/>
    <w:rsid w:val="004A4214"/>
    <w:rsid w:val="004A45C0"/>
    <w:rsid w:val="004C5A84"/>
    <w:rsid w:val="004C652A"/>
    <w:rsid w:val="004D3204"/>
    <w:rsid w:val="00501695"/>
    <w:rsid w:val="005124D0"/>
    <w:rsid w:val="005258A1"/>
    <w:rsid w:val="00554409"/>
    <w:rsid w:val="00597FB0"/>
    <w:rsid w:val="005A26BB"/>
    <w:rsid w:val="005A6203"/>
    <w:rsid w:val="005A6D9A"/>
    <w:rsid w:val="005C36AB"/>
    <w:rsid w:val="005C6019"/>
    <w:rsid w:val="005C7E78"/>
    <w:rsid w:val="005E0C68"/>
    <w:rsid w:val="005F1DC2"/>
    <w:rsid w:val="005F26DE"/>
    <w:rsid w:val="005F2D28"/>
    <w:rsid w:val="00612AB0"/>
    <w:rsid w:val="00656F8D"/>
    <w:rsid w:val="00666514"/>
    <w:rsid w:val="006849B3"/>
    <w:rsid w:val="00695789"/>
    <w:rsid w:val="00697019"/>
    <w:rsid w:val="006D6188"/>
    <w:rsid w:val="00711B18"/>
    <w:rsid w:val="00716BE8"/>
    <w:rsid w:val="00720546"/>
    <w:rsid w:val="0072107A"/>
    <w:rsid w:val="00727A2C"/>
    <w:rsid w:val="007361B2"/>
    <w:rsid w:val="0074153B"/>
    <w:rsid w:val="0076726D"/>
    <w:rsid w:val="0077559A"/>
    <w:rsid w:val="007806CE"/>
    <w:rsid w:val="007829AE"/>
    <w:rsid w:val="007B68A0"/>
    <w:rsid w:val="007C05B7"/>
    <w:rsid w:val="007E3FF8"/>
    <w:rsid w:val="00807039"/>
    <w:rsid w:val="00851F67"/>
    <w:rsid w:val="00853BCA"/>
    <w:rsid w:val="00884177"/>
    <w:rsid w:val="008928DE"/>
    <w:rsid w:val="008A35FA"/>
    <w:rsid w:val="008C0FB2"/>
    <w:rsid w:val="008D01AD"/>
    <w:rsid w:val="008E66F5"/>
    <w:rsid w:val="008F1DC7"/>
    <w:rsid w:val="008F22A5"/>
    <w:rsid w:val="008F73FC"/>
    <w:rsid w:val="00916C37"/>
    <w:rsid w:val="00963A66"/>
    <w:rsid w:val="00973740"/>
    <w:rsid w:val="00973ACF"/>
    <w:rsid w:val="00985F98"/>
    <w:rsid w:val="009A0BA2"/>
    <w:rsid w:val="009A3EA3"/>
    <w:rsid w:val="009B02DB"/>
    <w:rsid w:val="009F1AFC"/>
    <w:rsid w:val="009F33AE"/>
    <w:rsid w:val="00A658CA"/>
    <w:rsid w:val="00A716F3"/>
    <w:rsid w:val="00A817E9"/>
    <w:rsid w:val="00A828F0"/>
    <w:rsid w:val="00A873AE"/>
    <w:rsid w:val="00A94393"/>
    <w:rsid w:val="00AB28A4"/>
    <w:rsid w:val="00AC6DB4"/>
    <w:rsid w:val="00AD0624"/>
    <w:rsid w:val="00AF0AA5"/>
    <w:rsid w:val="00B23399"/>
    <w:rsid w:val="00B33E5D"/>
    <w:rsid w:val="00B5709D"/>
    <w:rsid w:val="00B65B0F"/>
    <w:rsid w:val="00B730E8"/>
    <w:rsid w:val="00B74D6B"/>
    <w:rsid w:val="00BB0FE4"/>
    <w:rsid w:val="00BB5CA9"/>
    <w:rsid w:val="00BC3384"/>
    <w:rsid w:val="00BF0292"/>
    <w:rsid w:val="00C01797"/>
    <w:rsid w:val="00C14337"/>
    <w:rsid w:val="00C37884"/>
    <w:rsid w:val="00C44761"/>
    <w:rsid w:val="00CC0128"/>
    <w:rsid w:val="00CE497A"/>
    <w:rsid w:val="00D162B6"/>
    <w:rsid w:val="00D4546B"/>
    <w:rsid w:val="00D62798"/>
    <w:rsid w:val="00D7706F"/>
    <w:rsid w:val="00D778BE"/>
    <w:rsid w:val="00D87081"/>
    <w:rsid w:val="00DA5999"/>
    <w:rsid w:val="00DB3EF9"/>
    <w:rsid w:val="00DB41B0"/>
    <w:rsid w:val="00DC1AA5"/>
    <w:rsid w:val="00DC59D8"/>
    <w:rsid w:val="00DD2330"/>
    <w:rsid w:val="00DD667B"/>
    <w:rsid w:val="00DD669B"/>
    <w:rsid w:val="00DD7773"/>
    <w:rsid w:val="00DE285C"/>
    <w:rsid w:val="00E05986"/>
    <w:rsid w:val="00E157F8"/>
    <w:rsid w:val="00E17CA9"/>
    <w:rsid w:val="00E359EB"/>
    <w:rsid w:val="00E42032"/>
    <w:rsid w:val="00E50519"/>
    <w:rsid w:val="00EA5EE1"/>
    <w:rsid w:val="00EB0F20"/>
    <w:rsid w:val="00EB3BB7"/>
    <w:rsid w:val="00EE2CEA"/>
    <w:rsid w:val="00EE5A6E"/>
    <w:rsid w:val="00EF062E"/>
    <w:rsid w:val="00F01B18"/>
    <w:rsid w:val="00F06208"/>
    <w:rsid w:val="00F26267"/>
    <w:rsid w:val="00F475F4"/>
    <w:rsid w:val="00F66F8D"/>
    <w:rsid w:val="00F71382"/>
    <w:rsid w:val="00F83C2E"/>
    <w:rsid w:val="00FC19AA"/>
    <w:rsid w:val="00FD00A2"/>
    <w:rsid w:val="00FE1940"/>
    <w:rsid w:val="00FE4C8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7AE"/>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 w:type="paragraph" w:styleId="ListParagraph">
    <w:name w:val="List Paragraph"/>
    <w:basedOn w:val="Normal"/>
    <w:uiPriority w:val="34"/>
    <w:rsid w:val="000507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E531C0" w:rsidP="00E531C0">
          <w:pPr>
            <w:pStyle w:val="777C1FCF61FC41BA9251E5579CAAC0A65"/>
          </w:pPr>
          <w:r w:rsidRPr="005D19FB">
            <w:rPr>
              <w:rStyle w:val="PlaceholderText"/>
            </w:rPr>
            <w:t>Choose an item.</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E531C0" w:rsidP="00E531C0">
          <w:pPr>
            <w:pStyle w:val="2723D10620584DC4AF96E9C3E23CAC755"/>
          </w:pPr>
          <w:r w:rsidRPr="008A35FA">
            <w:rPr>
              <w:color w:val="A6A6A6" w:themeColor="background1" w:themeShade="A6"/>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E531C0" w:rsidP="00E531C0">
          <w:pPr>
            <w:pStyle w:val="38BA212B83AB4B399539B07DA18B59B55"/>
          </w:pPr>
          <w:r w:rsidRPr="008A35FA">
            <w:rPr>
              <w:color w:val="A6A6A6" w:themeColor="background1" w:themeShade="A6"/>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E531C0" w:rsidP="00E531C0">
          <w:pPr>
            <w:pStyle w:val="A77E1192B48D490CB1809666D7A9F8C05"/>
          </w:pPr>
          <w:r w:rsidRPr="008A35FA">
            <w:rPr>
              <w:color w:val="A6A6A6" w:themeColor="background1" w:themeShade="A6"/>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E531C0" w:rsidP="00E531C0">
          <w:pPr>
            <w:pStyle w:val="595F95AB766F4D86AC998287F80D48B35"/>
          </w:pPr>
          <w:r w:rsidRPr="008A35FA">
            <w:rPr>
              <w:color w:val="A6A6A6" w:themeColor="background1" w:themeShade="A6"/>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0C82B18614FE459ABECAEC066C303BF5"/>
        <w:category>
          <w:name w:val="General"/>
          <w:gallery w:val="placeholder"/>
        </w:category>
        <w:types>
          <w:type w:val="bbPlcHdr"/>
        </w:types>
        <w:behaviors>
          <w:behavior w:val="content"/>
        </w:behaviors>
        <w:guid w:val="{45E6365D-92DF-4869-9211-CD316B555DD0}"/>
      </w:docPartPr>
      <w:docPartBody>
        <w:p w:rsidR="005B5974" w:rsidRDefault="00E531C0" w:rsidP="00E531C0">
          <w:pPr>
            <w:pStyle w:val="0C82B18614FE459ABECAEC066C303BF55"/>
          </w:pPr>
          <w:r w:rsidRPr="008A35FA">
            <w:rPr>
              <w:color w:val="A6A6A6" w:themeColor="background1" w:themeShade="A6"/>
            </w:rPr>
            <w:t>Click here to enter text.</w:t>
          </w:r>
        </w:p>
      </w:docPartBody>
    </w:docPart>
    <w:docPart>
      <w:docPartPr>
        <w:name w:val="3C3F77412FA5471DB49302ED6EC3D194"/>
        <w:category>
          <w:name w:val="General"/>
          <w:gallery w:val="placeholder"/>
        </w:category>
        <w:types>
          <w:type w:val="bbPlcHdr"/>
        </w:types>
        <w:behaviors>
          <w:behavior w:val="content"/>
        </w:behaviors>
        <w:guid w:val="{100A18FA-FEF0-4195-B220-3B43B2743045}"/>
      </w:docPartPr>
      <w:docPartBody>
        <w:p w:rsidR="005B5974" w:rsidRDefault="00E531C0" w:rsidP="00E531C0">
          <w:pPr>
            <w:pStyle w:val="3C3F77412FA5471DB49302ED6EC3D1945"/>
          </w:pPr>
          <w:r w:rsidRPr="008A35FA">
            <w:rPr>
              <w:color w:val="A6A6A6" w:themeColor="background1" w:themeShade="A6"/>
            </w:rPr>
            <w:t>Click here to enter text.</w:t>
          </w:r>
        </w:p>
      </w:docPartBody>
    </w:docPart>
    <w:docPart>
      <w:docPartPr>
        <w:name w:val="2CFA2F6FFE734882AB8D706900F7BFE1"/>
        <w:category>
          <w:name w:val="General"/>
          <w:gallery w:val="placeholder"/>
        </w:category>
        <w:types>
          <w:type w:val="bbPlcHdr"/>
        </w:types>
        <w:behaviors>
          <w:behavior w:val="content"/>
        </w:behaviors>
        <w:guid w:val="{613E8213-7AC9-4B96-975E-1BC88BD12F7E}"/>
      </w:docPartPr>
      <w:docPartBody>
        <w:p w:rsidR="00422EAF" w:rsidRDefault="00E531C0" w:rsidP="00E531C0">
          <w:pPr>
            <w:pStyle w:val="2CFA2F6FFE734882AB8D706900F7BFE15"/>
          </w:pPr>
          <w:r w:rsidRPr="005D19FB">
            <w:rPr>
              <w:rStyle w:val="PlaceholderText"/>
            </w:rPr>
            <w:t>Choose an item.</w:t>
          </w:r>
        </w:p>
      </w:docPartBody>
    </w:docPart>
    <w:docPart>
      <w:docPartPr>
        <w:name w:val="20CF3EF7123340FEA021FA84F28DF81F"/>
        <w:category>
          <w:name w:val="General"/>
          <w:gallery w:val="placeholder"/>
        </w:category>
        <w:types>
          <w:type w:val="bbPlcHdr"/>
        </w:types>
        <w:behaviors>
          <w:behavior w:val="content"/>
        </w:behaviors>
        <w:guid w:val="{4A179F2E-C6F1-4F53-8936-573C69FC550B}"/>
      </w:docPartPr>
      <w:docPartBody>
        <w:p w:rsidR="00422EAF" w:rsidRDefault="00E531C0" w:rsidP="00E531C0">
          <w:pPr>
            <w:pStyle w:val="20CF3EF7123340FEA021FA84F28DF81F5"/>
          </w:pPr>
          <w:r w:rsidRPr="005D19FB">
            <w:rPr>
              <w:rStyle w:val="PlaceholderText"/>
            </w:rPr>
            <w:t>Choose an item.</w:t>
          </w:r>
        </w:p>
      </w:docPartBody>
    </w:docPart>
    <w:docPart>
      <w:docPartPr>
        <w:name w:val="464606443F324A3FA8A1772501272656"/>
        <w:category>
          <w:name w:val="General"/>
          <w:gallery w:val="placeholder"/>
        </w:category>
        <w:types>
          <w:type w:val="bbPlcHdr"/>
        </w:types>
        <w:behaviors>
          <w:behavior w:val="content"/>
        </w:behaviors>
        <w:guid w:val="{135E403F-2646-40D4-91BD-2A4926D49703}"/>
      </w:docPartPr>
      <w:docPartBody>
        <w:p w:rsidR="00E531C0" w:rsidRDefault="00E531C0" w:rsidP="00E531C0">
          <w:pPr>
            <w:pStyle w:val="464606443F324A3FA8A17725012726562"/>
          </w:pPr>
          <w:r w:rsidRPr="005D19FB">
            <w:rPr>
              <w:rStyle w:val="PlaceholderText"/>
            </w:rPr>
            <w:t>Click here to enter text.</w:t>
          </w:r>
        </w:p>
      </w:docPartBody>
    </w:docPart>
    <w:docPart>
      <w:docPartPr>
        <w:name w:val="D3C2700664A34D97855A81562784AA63"/>
        <w:category>
          <w:name w:val="General"/>
          <w:gallery w:val="placeholder"/>
        </w:category>
        <w:types>
          <w:type w:val="bbPlcHdr"/>
        </w:types>
        <w:behaviors>
          <w:behavior w:val="content"/>
        </w:behaviors>
        <w:guid w:val="{AB7A0706-836F-4982-BAAE-21EAC73B5E9D}"/>
      </w:docPartPr>
      <w:docPartBody>
        <w:p w:rsidR="00E531C0" w:rsidRDefault="00E531C0" w:rsidP="00E531C0">
          <w:pPr>
            <w:pStyle w:val="D3C2700664A34D97855A81562784AA631"/>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0018DF"/>
    <w:rsid w:val="0003467F"/>
    <w:rsid w:val="001942C1"/>
    <w:rsid w:val="0025568E"/>
    <w:rsid w:val="00301FEA"/>
    <w:rsid w:val="0030553B"/>
    <w:rsid w:val="00422EAF"/>
    <w:rsid w:val="00462651"/>
    <w:rsid w:val="00474451"/>
    <w:rsid w:val="00596E87"/>
    <w:rsid w:val="005B5974"/>
    <w:rsid w:val="005C7E78"/>
    <w:rsid w:val="006242E2"/>
    <w:rsid w:val="0063588F"/>
    <w:rsid w:val="006C64F7"/>
    <w:rsid w:val="006D6188"/>
    <w:rsid w:val="00716BE8"/>
    <w:rsid w:val="0074153B"/>
    <w:rsid w:val="007B3EEA"/>
    <w:rsid w:val="008052A4"/>
    <w:rsid w:val="009757BD"/>
    <w:rsid w:val="009B2144"/>
    <w:rsid w:val="00AF0AA5"/>
    <w:rsid w:val="00C00B9F"/>
    <w:rsid w:val="00CC0128"/>
    <w:rsid w:val="00D76E24"/>
    <w:rsid w:val="00DF6C2B"/>
    <w:rsid w:val="00E1531D"/>
    <w:rsid w:val="00E531C0"/>
    <w:rsid w:val="00EC703F"/>
    <w:rsid w:val="00F475F4"/>
    <w:rsid w:val="00F71382"/>
    <w:rsid w:val="00FE4C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531C0"/>
    <w:rPr>
      <w:color w:val="808080"/>
    </w:rPr>
  </w:style>
  <w:style w:type="paragraph" w:customStyle="1" w:styleId="AF02DE30BF244F26A1C704034FB41E29">
    <w:name w:val="AF02DE30BF244F26A1C704034FB41E29"/>
  </w:style>
  <w:style w:type="paragraph" w:customStyle="1" w:styleId="3C3F77412FA5471DB49302ED6EC3D1945">
    <w:name w:val="3C3F77412FA5471DB49302ED6EC3D1945"/>
    <w:rsid w:val="00E531C0"/>
    <w:pPr>
      <w:spacing w:before="80" w:after="80" w:line="240" w:lineRule="auto"/>
    </w:pPr>
    <w:rPr>
      <w:rFonts w:ascii="Calibri" w:eastAsiaTheme="minorHAnsi" w:hAnsi="Calibri" w:cs="Calibri"/>
      <w:lang w:eastAsia="en-US"/>
    </w:rPr>
  </w:style>
  <w:style w:type="paragraph" w:customStyle="1" w:styleId="777C1FCF61FC41BA9251E5579CAAC0A65">
    <w:name w:val="777C1FCF61FC41BA9251E5579CAAC0A65"/>
    <w:rsid w:val="00E531C0"/>
    <w:pPr>
      <w:spacing w:before="80" w:after="80" w:line="240" w:lineRule="auto"/>
    </w:pPr>
    <w:rPr>
      <w:rFonts w:ascii="Calibri" w:eastAsiaTheme="minorHAnsi" w:hAnsi="Calibri" w:cs="Calibri"/>
      <w:lang w:eastAsia="en-US"/>
    </w:rPr>
  </w:style>
  <w:style w:type="paragraph" w:customStyle="1" w:styleId="0C82B18614FE459ABECAEC066C303BF55">
    <w:name w:val="0C82B18614FE459ABECAEC066C303BF55"/>
    <w:rsid w:val="00E531C0"/>
    <w:pPr>
      <w:spacing w:before="80" w:after="80" w:line="240" w:lineRule="auto"/>
    </w:pPr>
    <w:rPr>
      <w:rFonts w:ascii="Calibri" w:eastAsiaTheme="minorHAnsi" w:hAnsi="Calibri" w:cs="Calibri"/>
      <w:lang w:eastAsia="en-US"/>
    </w:rPr>
  </w:style>
  <w:style w:type="paragraph" w:customStyle="1" w:styleId="2723D10620584DC4AF96E9C3E23CAC755">
    <w:name w:val="2723D10620584DC4AF96E9C3E23CAC755"/>
    <w:rsid w:val="00E531C0"/>
    <w:pPr>
      <w:spacing w:before="80" w:after="80" w:line="240" w:lineRule="auto"/>
    </w:pPr>
    <w:rPr>
      <w:rFonts w:ascii="Calibri" w:eastAsiaTheme="minorHAnsi" w:hAnsi="Calibri" w:cs="Calibri"/>
      <w:lang w:eastAsia="en-US"/>
    </w:rPr>
  </w:style>
  <w:style w:type="paragraph" w:customStyle="1" w:styleId="38BA212B83AB4B399539B07DA18B59B55">
    <w:name w:val="38BA212B83AB4B399539B07DA18B59B55"/>
    <w:rsid w:val="00E531C0"/>
    <w:pPr>
      <w:spacing w:before="80" w:after="80" w:line="240" w:lineRule="auto"/>
    </w:pPr>
    <w:rPr>
      <w:rFonts w:ascii="Calibri" w:eastAsiaTheme="minorHAnsi" w:hAnsi="Calibri" w:cs="Calibri"/>
      <w:lang w:eastAsia="en-US"/>
    </w:rPr>
  </w:style>
  <w:style w:type="paragraph" w:customStyle="1" w:styleId="A77E1192B48D490CB1809666D7A9F8C05">
    <w:name w:val="A77E1192B48D490CB1809666D7A9F8C05"/>
    <w:rsid w:val="00E531C0"/>
    <w:pPr>
      <w:spacing w:before="80" w:after="80" w:line="240" w:lineRule="auto"/>
    </w:pPr>
    <w:rPr>
      <w:rFonts w:ascii="Calibri" w:eastAsiaTheme="minorHAnsi" w:hAnsi="Calibri" w:cs="Calibri"/>
      <w:lang w:eastAsia="en-US"/>
    </w:rPr>
  </w:style>
  <w:style w:type="paragraph" w:customStyle="1" w:styleId="595F95AB766F4D86AC998287F80D48B35">
    <w:name w:val="595F95AB766F4D86AC998287F80D48B35"/>
    <w:rsid w:val="00E531C0"/>
    <w:pPr>
      <w:spacing w:before="80" w:after="80" w:line="240" w:lineRule="auto"/>
    </w:pPr>
    <w:rPr>
      <w:rFonts w:ascii="Calibri" w:eastAsiaTheme="minorHAnsi" w:hAnsi="Calibri" w:cs="Calibri"/>
      <w:lang w:eastAsia="en-US"/>
    </w:rPr>
  </w:style>
  <w:style w:type="paragraph" w:customStyle="1" w:styleId="2CFA2F6FFE734882AB8D706900F7BFE15">
    <w:name w:val="2CFA2F6FFE734882AB8D706900F7BFE15"/>
    <w:rsid w:val="00E531C0"/>
    <w:pPr>
      <w:spacing w:before="80" w:after="80" w:line="240" w:lineRule="auto"/>
    </w:pPr>
    <w:rPr>
      <w:rFonts w:ascii="Calibri" w:eastAsiaTheme="minorHAnsi" w:hAnsi="Calibri" w:cs="Calibri"/>
      <w:lang w:eastAsia="en-US"/>
    </w:rPr>
  </w:style>
  <w:style w:type="paragraph" w:customStyle="1" w:styleId="20CF3EF7123340FEA021FA84F28DF81F5">
    <w:name w:val="20CF3EF7123340FEA021FA84F28DF81F5"/>
    <w:rsid w:val="00E531C0"/>
    <w:pPr>
      <w:spacing w:before="80" w:after="80" w:line="240" w:lineRule="auto"/>
    </w:pPr>
    <w:rPr>
      <w:rFonts w:ascii="Calibri" w:eastAsiaTheme="minorHAnsi" w:hAnsi="Calibri" w:cs="Calibri"/>
      <w:lang w:eastAsia="en-US"/>
    </w:rPr>
  </w:style>
  <w:style w:type="paragraph" w:customStyle="1" w:styleId="464606443F324A3FA8A17725012726562">
    <w:name w:val="464606443F324A3FA8A17725012726562"/>
    <w:rsid w:val="00E531C0"/>
    <w:pPr>
      <w:spacing w:before="80" w:after="80" w:line="240" w:lineRule="auto"/>
    </w:pPr>
    <w:rPr>
      <w:rFonts w:ascii="Calibri" w:eastAsiaTheme="minorHAnsi" w:hAnsi="Calibri" w:cs="Calibri"/>
      <w:lang w:eastAsia="en-US"/>
    </w:rPr>
  </w:style>
  <w:style w:type="paragraph" w:customStyle="1" w:styleId="D3C2700664A34D97855A81562784AA631">
    <w:name w:val="D3C2700664A34D97855A81562784AA631"/>
    <w:rsid w:val="00E531C0"/>
    <w:pPr>
      <w:spacing w:before="80" w:after="80" w:line="240" w:lineRule="auto"/>
    </w:pPr>
    <w:rPr>
      <w:rFonts w:ascii="Calibri" w:eastAsiaTheme="minorHAnsi" w:hAnsi="Calibri" w:cs="Calibr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5422d77c258f66ea74088a9570cf317c">
  <xsd:schema xmlns:xsd="http://www.w3.org/2001/XMLSchema" xmlns:xs="http://www.w3.org/2001/XMLSchema" xmlns:p="http://schemas.microsoft.com/office/2006/metadata/properties" xmlns:ns2="8abc3cf7-4314-40f3-935d-c0e5a992bb94" targetNamespace="http://schemas.microsoft.com/office/2006/metadata/properties" ma:root="true" ma:fieldsID="fb1f80c6167b44981d5e91289dd034fc"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customXml/itemProps2.xml><?xml version="1.0" encoding="utf-8"?>
<ds:datastoreItem xmlns:ds="http://schemas.openxmlformats.org/officeDocument/2006/customXml" ds:itemID="{39717228-B42E-4A7E-B883-AF3AC2534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773F73-6AEB-4F78-BC3B-B66C24DEDB2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49C212-CA06-4E92-8E9C-D65EA2E573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41</TotalTime>
  <Pages>2</Pages>
  <Words>283</Words>
  <Characters>1617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28</cp:revision>
  <cp:lastPrinted>2021-01-12T10:24:00Z</cp:lastPrinted>
  <dcterms:created xsi:type="dcterms:W3CDTF">2024-03-13T10:31:00Z</dcterms:created>
  <dcterms:modified xsi:type="dcterms:W3CDTF">2025-09-17T14:53:00Z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y fmtid="{D5CDD505-2E9C-101B-9397-08002B2CF9AE}" pid="5" name="ContentTypeId">
    <vt:lpwstr>0x01010059D82CCE358ABC4A8E612162784C6687</vt:lpwstr>
  </property>
  <property fmtid="{D5CDD505-2E9C-101B-9397-08002B2CF9AE}" pid="6" name="Order">
    <vt:r8>100</vt:r8>
  </property>
</Properties>
</file>